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2"/>
      </w:tblGrid>
      <w:tr w:rsidR="000C46A1" w:rsidRPr="00F54589" w14:paraId="672A6659" w14:textId="77777777" w:rsidTr="000C46A1">
        <w:tc>
          <w:tcPr>
            <w:tcW w:w="9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7501D" w14:textId="77777777" w:rsidR="000C46A1" w:rsidRPr="00F54589" w:rsidRDefault="000C46A1">
            <w:pPr>
              <w:pStyle w:val="Heading2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324B3" w:rsidRPr="00F54589" w14:paraId="6F450D49" w14:textId="77777777" w:rsidTr="000C46A1">
        <w:trPr>
          <w:cantSplit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14:paraId="0370D46A" w14:textId="77777777" w:rsidR="009324B3" w:rsidRPr="00F54589" w:rsidRDefault="008275AD">
            <w:pPr>
              <w:pStyle w:val="Heading2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SOCIO-ECONOMIC DEVELOPMENT </w:t>
            </w:r>
            <w:r w:rsidR="006356BB">
              <w:rPr>
                <w:rFonts w:ascii="Arial" w:hAnsi="Arial" w:cs="Arial"/>
                <w:sz w:val="20"/>
              </w:rPr>
              <w:t xml:space="preserve">BENEFICIARY </w:t>
            </w:r>
            <w:r w:rsidR="00F07EC1" w:rsidRPr="00F54589">
              <w:rPr>
                <w:rFonts w:ascii="Arial" w:hAnsi="Arial" w:cs="Arial"/>
                <w:sz w:val="20"/>
              </w:rPr>
              <w:t>AFFIDAVIT</w:t>
            </w:r>
          </w:p>
        </w:tc>
      </w:tr>
      <w:tr w:rsidR="009324B3" w:rsidRPr="00F54589" w14:paraId="5DAB6C7B" w14:textId="77777777" w:rsidTr="000C46A1">
        <w:trPr>
          <w:cantSplit/>
        </w:trPr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B378F" w14:textId="77777777" w:rsidR="009324B3" w:rsidRPr="00F54589" w:rsidRDefault="009324B3">
            <w:pPr>
              <w:pStyle w:val="Heading2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6A05A809" w14:textId="77777777" w:rsidR="000C46A1" w:rsidRPr="00F54589" w:rsidRDefault="000C46A1" w:rsidP="00E00349">
      <w:pPr>
        <w:spacing w:line="360" w:lineRule="auto"/>
        <w:rPr>
          <w:rFonts w:ascii="Arial" w:hAnsi="Arial" w:cs="Arial"/>
          <w:sz w:val="16"/>
          <w:szCs w:val="1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5931"/>
      </w:tblGrid>
      <w:tr w:rsidR="000C46A1" w:rsidRPr="00F54589" w14:paraId="4B46A76C" w14:textId="77777777" w:rsidTr="7DF7FA30">
        <w:tc>
          <w:tcPr>
            <w:tcW w:w="3085" w:type="dxa"/>
            <w:shd w:val="clear" w:color="auto" w:fill="auto"/>
          </w:tcPr>
          <w:p w14:paraId="2FDED847" w14:textId="77777777" w:rsidR="000C46A1" w:rsidRPr="0096535A" w:rsidRDefault="008275AD" w:rsidP="00502AA7">
            <w:pPr>
              <w:spacing w:before="120"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Name &amp; Surname</w:t>
            </w:r>
          </w:p>
        </w:tc>
        <w:tc>
          <w:tcPr>
            <w:tcW w:w="5931" w:type="dxa"/>
            <w:shd w:val="clear" w:color="auto" w:fill="auto"/>
          </w:tcPr>
          <w:p w14:paraId="5A39BBE3" w14:textId="77777777" w:rsidR="000C46A1" w:rsidRPr="00F54589" w:rsidRDefault="000C46A1" w:rsidP="00502AA7">
            <w:pPr>
              <w:spacing w:before="120" w:after="12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C46A1" w:rsidRPr="00F54589" w14:paraId="6E8BBA4D" w14:textId="77777777" w:rsidTr="7DF7FA30">
        <w:tc>
          <w:tcPr>
            <w:tcW w:w="3085" w:type="dxa"/>
            <w:shd w:val="clear" w:color="auto" w:fill="auto"/>
          </w:tcPr>
          <w:p w14:paraId="0CED543E" w14:textId="77777777" w:rsidR="0096535A" w:rsidRPr="0096535A" w:rsidRDefault="008275AD" w:rsidP="0096535A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ID Number</w:t>
            </w:r>
            <w:r w:rsidR="0096535A"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9806382" w14:textId="77777777" w:rsidR="000C46A1" w:rsidRPr="0096535A" w:rsidRDefault="0096535A" w:rsidP="0096535A">
            <w:pPr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(include certified copy of ID)</w:t>
            </w:r>
          </w:p>
        </w:tc>
        <w:tc>
          <w:tcPr>
            <w:tcW w:w="5931" w:type="dxa"/>
            <w:shd w:val="clear" w:color="auto" w:fill="auto"/>
          </w:tcPr>
          <w:p w14:paraId="41C8F396" w14:textId="77777777" w:rsidR="000C46A1" w:rsidRPr="00F54589" w:rsidRDefault="000C46A1" w:rsidP="00502AA7">
            <w:pPr>
              <w:spacing w:before="120" w:after="12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275AD" w:rsidRPr="00F54589" w14:paraId="46B60CD5" w14:textId="77777777" w:rsidTr="7DF7FA30">
        <w:tc>
          <w:tcPr>
            <w:tcW w:w="3085" w:type="dxa"/>
            <w:shd w:val="clear" w:color="auto" w:fill="auto"/>
          </w:tcPr>
          <w:p w14:paraId="28DB320D" w14:textId="77777777" w:rsidR="008275AD" w:rsidRPr="0096535A" w:rsidRDefault="008275AD" w:rsidP="00502AA7">
            <w:pPr>
              <w:spacing w:before="120"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Race </w:t>
            </w:r>
          </w:p>
        </w:tc>
        <w:tc>
          <w:tcPr>
            <w:tcW w:w="5931" w:type="dxa"/>
            <w:shd w:val="clear" w:color="auto" w:fill="auto"/>
          </w:tcPr>
          <w:p w14:paraId="72A3D3EC" w14:textId="77777777" w:rsidR="008275AD" w:rsidRPr="00F54589" w:rsidRDefault="008275AD" w:rsidP="00502AA7">
            <w:pPr>
              <w:spacing w:before="120" w:after="12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275AD" w:rsidRPr="00F54589" w14:paraId="2746DCC8" w14:textId="77777777" w:rsidTr="7DF7FA30">
        <w:tc>
          <w:tcPr>
            <w:tcW w:w="3085" w:type="dxa"/>
            <w:shd w:val="clear" w:color="auto" w:fill="auto"/>
          </w:tcPr>
          <w:p w14:paraId="31903038" w14:textId="77777777" w:rsidR="008275AD" w:rsidRPr="0096535A" w:rsidRDefault="008275AD" w:rsidP="00502AA7">
            <w:pPr>
              <w:spacing w:before="120"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Nationality</w:t>
            </w:r>
          </w:p>
        </w:tc>
        <w:tc>
          <w:tcPr>
            <w:tcW w:w="5931" w:type="dxa"/>
            <w:shd w:val="clear" w:color="auto" w:fill="auto"/>
          </w:tcPr>
          <w:p w14:paraId="0D0B940D" w14:textId="77777777" w:rsidR="008275AD" w:rsidRPr="00F54589" w:rsidRDefault="008275AD" w:rsidP="00502AA7">
            <w:pPr>
              <w:spacing w:before="120" w:after="12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8275AD" w:rsidRPr="00F54589" w14:paraId="70AA5834" w14:textId="77777777" w:rsidTr="7DF7FA30">
        <w:tc>
          <w:tcPr>
            <w:tcW w:w="3085" w:type="dxa"/>
            <w:shd w:val="clear" w:color="auto" w:fill="auto"/>
          </w:tcPr>
          <w:p w14:paraId="59B419D1" w14:textId="77777777" w:rsidR="008275AD" w:rsidRPr="0096535A" w:rsidRDefault="008275AD" w:rsidP="00502AA7">
            <w:pPr>
              <w:spacing w:before="120"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Gender</w:t>
            </w:r>
          </w:p>
        </w:tc>
        <w:tc>
          <w:tcPr>
            <w:tcW w:w="5931" w:type="dxa"/>
            <w:shd w:val="clear" w:color="auto" w:fill="auto"/>
          </w:tcPr>
          <w:p w14:paraId="0E27B00A" w14:textId="77777777" w:rsidR="008275AD" w:rsidRPr="00F54589" w:rsidRDefault="008275AD" w:rsidP="00502AA7">
            <w:pPr>
              <w:spacing w:before="120" w:after="12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0C46A1" w:rsidRPr="00F54589" w14:paraId="79310FF4" w14:textId="77777777" w:rsidTr="7DF7FA30">
        <w:tc>
          <w:tcPr>
            <w:tcW w:w="3085" w:type="dxa"/>
            <w:shd w:val="clear" w:color="auto" w:fill="auto"/>
          </w:tcPr>
          <w:p w14:paraId="5BA41512" w14:textId="77777777" w:rsidR="000C46A1" w:rsidRPr="0096535A" w:rsidRDefault="008275AD" w:rsidP="00502AA7">
            <w:pPr>
              <w:spacing w:before="120" w:after="12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96535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Name of Training Provider</w:t>
            </w:r>
          </w:p>
        </w:tc>
        <w:tc>
          <w:tcPr>
            <w:tcW w:w="5931" w:type="dxa"/>
            <w:shd w:val="clear" w:color="auto" w:fill="auto"/>
          </w:tcPr>
          <w:p w14:paraId="07404DB5" w14:textId="3D20C7A6" w:rsidR="000C46A1" w:rsidRPr="00F54589" w:rsidRDefault="16A063FE" w:rsidP="7DF7FA30">
            <w:pPr>
              <w:spacing w:before="120" w:after="120"/>
            </w:pPr>
            <w:r w:rsidRPr="7DF7FA30">
              <w:rPr>
                <w:rFonts w:ascii="Arial" w:eastAsia="Calibri" w:hAnsi="Arial" w:cs="Arial"/>
                <w:sz w:val="22"/>
                <w:szCs w:val="22"/>
              </w:rPr>
              <w:t>CTU Training Solutions</w:t>
            </w:r>
            <w:r w:rsidR="00DB478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E2185F">
              <w:rPr>
                <w:rFonts w:ascii="Arial" w:eastAsia="Calibri" w:hAnsi="Arial" w:cs="Arial"/>
                <w:sz w:val="22"/>
                <w:szCs w:val="22"/>
              </w:rPr>
              <w:t xml:space="preserve">Corporate </w:t>
            </w:r>
            <w:r w:rsidR="00DB478E">
              <w:rPr>
                <w:rFonts w:ascii="Arial" w:eastAsia="Calibri" w:hAnsi="Arial" w:cs="Arial"/>
                <w:sz w:val="22"/>
                <w:szCs w:val="22"/>
              </w:rPr>
              <w:t>Pty Ltd</w:t>
            </w:r>
          </w:p>
        </w:tc>
      </w:tr>
    </w:tbl>
    <w:p w14:paraId="60061E4C" w14:textId="77777777" w:rsidR="000C46A1" w:rsidRPr="00F54589" w:rsidRDefault="000C46A1" w:rsidP="00E00349">
      <w:pPr>
        <w:spacing w:line="360" w:lineRule="auto"/>
        <w:rPr>
          <w:rFonts w:ascii="Arial" w:hAnsi="Arial" w:cs="Arial"/>
          <w:sz w:val="16"/>
          <w:szCs w:val="16"/>
          <w:lang w:val="en-GB"/>
        </w:rPr>
      </w:pPr>
    </w:p>
    <w:p w14:paraId="73ED97EA" w14:textId="77777777" w:rsidR="009324B3" w:rsidRPr="0096535A" w:rsidRDefault="009324B3" w:rsidP="00E00349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96535A">
        <w:rPr>
          <w:rFonts w:ascii="Arial" w:hAnsi="Arial" w:cs="Arial"/>
          <w:sz w:val="22"/>
          <w:szCs w:val="22"/>
          <w:lang w:val="en-GB"/>
        </w:rPr>
        <w:t xml:space="preserve">I, </w:t>
      </w:r>
      <w:r w:rsidR="00290545" w:rsidRPr="0096535A">
        <w:rPr>
          <w:rFonts w:ascii="Arial" w:hAnsi="Arial" w:cs="Arial"/>
          <w:sz w:val="22"/>
          <w:szCs w:val="22"/>
          <w:lang w:val="en-GB"/>
        </w:rPr>
        <w:t>hereby make oath and say that</w:t>
      </w:r>
      <w:r w:rsidRPr="0096535A">
        <w:rPr>
          <w:rFonts w:ascii="Arial" w:hAnsi="Arial" w:cs="Arial"/>
          <w:sz w:val="22"/>
          <w:szCs w:val="22"/>
          <w:lang w:val="en-GB"/>
        </w:rPr>
        <w:t>:</w:t>
      </w:r>
      <w:r w:rsidR="005C192C" w:rsidRPr="0096535A">
        <w:rPr>
          <w:rFonts w:ascii="Arial" w:hAnsi="Arial" w:cs="Arial"/>
          <w:sz w:val="22"/>
          <w:szCs w:val="22"/>
          <w:lang w:val="en-GB"/>
        </w:rPr>
        <w:tab/>
      </w:r>
    </w:p>
    <w:p w14:paraId="44EAFD9C" w14:textId="77777777" w:rsidR="009324B3" w:rsidRPr="0096535A" w:rsidRDefault="009324B3">
      <w:pPr>
        <w:spacing w:line="360" w:lineRule="auto"/>
        <w:rPr>
          <w:rFonts w:ascii="Arial" w:hAnsi="Arial" w:cs="Arial"/>
          <w:sz w:val="18"/>
          <w:szCs w:val="18"/>
          <w:lang w:val="en-GB"/>
        </w:rPr>
      </w:pPr>
    </w:p>
    <w:p w14:paraId="14ACA6CD" w14:textId="2D364C0F" w:rsidR="005F18ED" w:rsidRPr="0096535A" w:rsidRDefault="00C9360F" w:rsidP="005E2C2F">
      <w:pPr>
        <w:pStyle w:val="BodyText"/>
        <w:spacing w:before="120" w:after="120"/>
        <w:rPr>
          <w:rFonts w:cs="Arial"/>
          <w:sz w:val="22"/>
          <w:szCs w:val="22"/>
        </w:rPr>
      </w:pPr>
      <w:r w:rsidRPr="7DF7FA30">
        <w:rPr>
          <w:rFonts w:cs="Arial"/>
          <w:sz w:val="22"/>
          <w:szCs w:val="22"/>
        </w:rPr>
        <w:t xml:space="preserve">I hereby declare that I </w:t>
      </w:r>
      <w:r w:rsidR="008275AD" w:rsidRPr="7DF7FA30">
        <w:rPr>
          <w:rFonts w:cs="Arial"/>
          <w:sz w:val="22"/>
          <w:szCs w:val="22"/>
        </w:rPr>
        <w:t xml:space="preserve">have </w:t>
      </w:r>
      <w:r w:rsidR="00A555B9" w:rsidRPr="7DF7FA30">
        <w:rPr>
          <w:rFonts w:cs="Arial"/>
          <w:sz w:val="22"/>
          <w:szCs w:val="22"/>
        </w:rPr>
        <w:t xml:space="preserve">received </w:t>
      </w:r>
      <w:r w:rsidR="086DBC6E" w:rsidRPr="7DF7FA30">
        <w:rPr>
          <w:rFonts w:cs="Arial"/>
          <w:b/>
          <w:bCs/>
          <w:sz w:val="22"/>
          <w:szCs w:val="22"/>
        </w:rPr>
        <w:t>CTU Training Solutions</w:t>
      </w:r>
      <w:r w:rsidR="00A37D54" w:rsidRPr="7DF7FA30">
        <w:rPr>
          <w:rFonts w:cs="Arial"/>
          <w:b/>
          <w:bCs/>
          <w:sz w:val="22"/>
          <w:szCs w:val="22"/>
        </w:rPr>
        <w:t xml:space="preserve"> </w:t>
      </w:r>
      <w:r w:rsidR="00E2185F">
        <w:rPr>
          <w:rFonts w:cs="Arial"/>
          <w:b/>
          <w:bCs/>
          <w:sz w:val="22"/>
          <w:szCs w:val="22"/>
        </w:rPr>
        <w:t xml:space="preserve">Corporate </w:t>
      </w:r>
      <w:r w:rsidR="00A37D54" w:rsidRPr="7DF7FA30">
        <w:rPr>
          <w:rFonts w:eastAsia="Calibri" w:cs="Arial"/>
          <w:b/>
          <w:bCs/>
          <w:sz w:val="22"/>
          <w:szCs w:val="22"/>
        </w:rPr>
        <w:t>(Pty) Ltd</w:t>
      </w:r>
      <w:r w:rsidR="008275AD" w:rsidRPr="7DF7FA30">
        <w:rPr>
          <w:rFonts w:cs="Arial"/>
          <w:sz w:val="22"/>
          <w:szCs w:val="22"/>
        </w:rPr>
        <w:t xml:space="preserve"> training </w:t>
      </w:r>
      <w:r w:rsidR="0096535A" w:rsidRPr="7DF7FA30">
        <w:rPr>
          <w:rFonts w:cs="Arial"/>
          <w:sz w:val="22"/>
          <w:szCs w:val="22"/>
        </w:rPr>
        <w:t>sponsored by</w:t>
      </w:r>
      <w:r w:rsidR="005E2C2F" w:rsidRPr="7DF7FA30">
        <w:rPr>
          <w:rFonts w:cs="Arial"/>
          <w:sz w:val="22"/>
          <w:szCs w:val="22"/>
        </w:rPr>
        <w:t xml:space="preserve"> </w:t>
      </w:r>
      <w:r w:rsidR="008275AD" w:rsidRPr="7DF7FA30">
        <w:rPr>
          <w:rFonts w:cs="Arial"/>
          <w:b/>
          <w:bCs/>
          <w:sz w:val="22"/>
          <w:szCs w:val="22"/>
        </w:rPr>
        <w:t>Microsoft SA (Pty) Ltd</w:t>
      </w:r>
      <w:r w:rsidR="008275AD" w:rsidRPr="7DF7FA30">
        <w:rPr>
          <w:rFonts w:cs="Arial"/>
          <w:sz w:val="22"/>
          <w:szCs w:val="22"/>
        </w:rPr>
        <w:t xml:space="preserve">.  The training took place from </w:t>
      </w:r>
      <w:r w:rsidR="007733BE">
        <w:rPr>
          <w:rFonts w:cs="Arial"/>
          <w:sz w:val="22"/>
          <w:szCs w:val="22"/>
        </w:rPr>
        <w:t>__________________________________________________________________________</w:t>
      </w:r>
    </w:p>
    <w:p w14:paraId="4B94D5A5" w14:textId="77777777" w:rsidR="005C192C" w:rsidRPr="00F54589" w:rsidRDefault="005C192C">
      <w:pPr>
        <w:pStyle w:val="BodyText"/>
        <w:rPr>
          <w:rFonts w:cs="Arial"/>
          <w:sz w:val="16"/>
          <w:szCs w:val="16"/>
        </w:rPr>
      </w:pPr>
    </w:p>
    <w:p w14:paraId="669F9174" w14:textId="77777777" w:rsidR="00502AA7" w:rsidRPr="00F54589" w:rsidRDefault="00502AA7">
      <w:pPr>
        <w:pStyle w:val="BodyText"/>
        <w:rPr>
          <w:rFonts w:cs="Arial"/>
          <w:i/>
          <w:iCs/>
          <w:sz w:val="16"/>
          <w:szCs w:val="16"/>
        </w:rPr>
      </w:pPr>
      <w:r w:rsidRPr="00F54589">
        <w:rPr>
          <w:rFonts w:cs="Arial"/>
          <w:i/>
          <w:iCs/>
          <w:sz w:val="16"/>
          <w:szCs w:val="16"/>
        </w:rPr>
        <w:t xml:space="preserve">The BEE codes define qualifying SED initiatives as </w:t>
      </w:r>
      <w:r w:rsidR="00237993" w:rsidRPr="00F54589">
        <w:rPr>
          <w:rFonts w:cs="Arial"/>
          <w:i/>
          <w:iCs/>
          <w:sz w:val="16"/>
          <w:szCs w:val="16"/>
        </w:rPr>
        <w:t>initiatives</w:t>
      </w:r>
      <w:r w:rsidRPr="00F54589">
        <w:rPr>
          <w:rFonts w:cs="Arial"/>
          <w:i/>
          <w:iCs/>
          <w:sz w:val="16"/>
          <w:szCs w:val="16"/>
        </w:rPr>
        <w:t xml:space="preserve"> with the specific objective of facilitating income generating activities. The</w:t>
      </w:r>
      <w:r w:rsidR="00F54589">
        <w:rPr>
          <w:rFonts w:cs="Arial"/>
          <w:i/>
          <w:iCs/>
          <w:sz w:val="16"/>
          <w:szCs w:val="16"/>
        </w:rPr>
        <w:t>se initiatives must</w:t>
      </w:r>
      <w:r w:rsidRPr="00F54589">
        <w:rPr>
          <w:rFonts w:cs="Arial"/>
          <w:i/>
          <w:iCs/>
          <w:sz w:val="16"/>
          <w:szCs w:val="16"/>
        </w:rPr>
        <w:t xml:space="preserve"> also promote sustainable access to the economy for beneficiaries</w:t>
      </w:r>
      <w:r w:rsidR="00435C2B" w:rsidRPr="00F54589">
        <w:rPr>
          <w:rFonts w:cs="Arial"/>
          <w:i/>
          <w:iCs/>
          <w:sz w:val="16"/>
          <w:szCs w:val="16"/>
        </w:rPr>
        <w:t>. Contributions commonly take the forms below. (Please tick the applicable SED initiative below</w:t>
      </w:r>
      <w:r w:rsidR="00770291">
        <w:rPr>
          <w:rFonts w:cs="Arial"/>
          <w:i/>
          <w:iCs/>
          <w:sz w:val="16"/>
          <w:szCs w:val="16"/>
        </w:rPr>
        <w:t xml:space="preserve"> that relates to the above contribution</w:t>
      </w:r>
      <w:r w:rsidR="00435C2B" w:rsidRPr="00F54589">
        <w:rPr>
          <w:rFonts w:cs="Arial"/>
          <w:i/>
          <w:iCs/>
          <w:sz w:val="16"/>
          <w:szCs w:val="16"/>
        </w:rPr>
        <w:t>)</w:t>
      </w:r>
      <w:r w:rsidR="00F54589" w:rsidRPr="00F54589">
        <w:rPr>
          <w:rFonts w:cs="Arial"/>
          <w:i/>
          <w:iCs/>
          <w:sz w:val="16"/>
          <w:szCs w:val="16"/>
        </w:rPr>
        <w:t>:</w:t>
      </w:r>
    </w:p>
    <w:tbl>
      <w:tblPr>
        <w:tblW w:w="6100" w:type="dxa"/>
        <w:jc w:val="center"/>
        <w:tblLook w:val="04A0" w:firstRow="1" w:lastRow="0" w:firstColumn="1" w:lastColumn="0" w:noHBand="0" w:noVBand="1"/>
      </w:tblPr>
      <w:tblGrid>
        <w:gridCol w:w="5140"/>
        <w:gridCol w:w="960"/>
      </w:tblGrid>
      <w:tr w:rsidR="00435C2B" w:rsidRPr="00F54589" w14:paraId="37E38BA8" w14:textId="77777777" w:rsidTr="008275AD">
        <w:trPr>
          <w:trHeight w:val="288"/>
          <w:jc w:val="center"/>
        </w:trPr>
        <w:tc>
          <w:tcPr>
            <w:tcW w:w="5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8AF7" w14:textId="77777777" w:rsidR="00435C2B" w:rsidRPr="004B348C" w:rsidRDefault="00435C2B" w:rsidP="007A71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  <w:t>SED Initiative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916E" w14:textId="77777777" w:rsidR="00435C2B" w:rsidRPr="004B348C" w:rsidRDefault="00435C2B" w:rsidP="007A71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  <w:t>Tick</w:t>
            </w:r>
          </w:p>
        </w:tc>
      </w:tr>
      <w:tr w:rsidR="00435C2B" w:rsidRPr="00F54589" w14:paraId="178602C3" w14:textId="77777777" w:rsidTr="008275AD">
        <w:trPr>
          <w:trHeight w:val="576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5CBAF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 xml:space="preserve">Development </w:t>
            </w:r>
            <w:r w:rsidR="004B348C"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programmes</w:t>
            </w: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 xml:space="preserve"> for women, youth, people with disabilities, people living in rural are</w:t>
            </w:r>
            <w:r w:rsidR="00770291"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a</w:t>
            </w: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s</w:t>
            </w:r>
            <w:r w:rsid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6EF0" w14:textId="77777777" w:rsidR="00435C2B" w:rsidRPr="004B348C" w:rsidRDefault="008275AD" w:rsidP="008275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8275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  <w:t>X</w:t>
            </w:r>
          </w:p>
        </w:tc>
      </w:tr>
      <w:tr w:rsidR="00435C2B" w:rsidRPr="00F54589" w14:paraId="600B121F" w14:textId="77777777" w:rsidTr="008275AD">
        <w:trPr>
          <w:trHeight w:val="288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C774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Support of healt</w:t>
            </w:r>
            <w:r w:rsidR="00237993"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h</w:t>
            </w: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care &amp; HIV /AIDS programmes;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AA2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  <w:tr w:rsidR="00435C2B" w:rsidRPr="00F54589" w14:paraId="7C2EC5F9" w14:textId="77777777" w:rsidTr="008275AD">
        <w:trPr>
          <w:trHeight w:val="555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D9F0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Support for education programmes, resources and materials at primary, secondary and tertiary education level, as well bursaries and scholarships;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C669" w14:textId="77777777" w:rsidR="00435C2B" w:rsidRPr="008275AD" w:rsidRDefault="00435C2B" w:rsidP="008275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ZA"/>
              </w:rPr>
            </w:pPr>
          </w:p>
        </w:tc>
      </w:tr>
      <w:tr w:rsidR="00435C2B" w:rsidRPr="00F54589" w14:paraId="6CFE7114" w14:textId="77777777" w:rsidTr="008275AD">
        <w:trPr>
          <w:trHeight w:val="341"/>
          <w:jc w:val="center"/>
        </w:trPr>
        <w:tc>
          <w:tcPr>
            <w:tcW w:w="5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62F3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 xml:space="preserve">Support of </w:t>
            </w:r>
            <w:r w:rsid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a</w:t>
            </w: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 xml:space="preserve">rts, </w:t>
            </w:r>
            <w:r w:rsidR="00770291"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cultural</w:t>
            </w: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 xml:space="preserve"> or sporting development programmes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A9CD" w14:textId="77777777" w:rsidR="00435C2B" w:rsidRPr="004B348C" w:rsidRDefault="00435C2B" w:rsidP="007A71BF">
            <w:pPr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</w:pPr>
            <w:r w:rsidRPr="004B348C">
              <w:rPr>
                <w:rFonts w:ascii="Arial" w:hAnsi="Arial" w:cs="Arial"/>
                <w:color w:val="000000"/>
                <w:sz w:val="18"/>
                <w:szCs w:val="18"/>
                <w:lang w:eastAsia="en-ZA"/>
              </w:rPr>
              <w:t> </w:t>
            </w:r>
          </w:p>
        </w:tc>
      </w:tr>
    </w:tbl>
    <w:p w14:paraId="3656B9AB" w14:textId="77777777" w:rsidR="00502AA7" w:rsidRPr="00F54589" w:rsidRDefault="00502AA7">
      <w:pPr>
        <w:pStyle w:val="BodyText"/>
        <w:rPr>
          <w:rFonts w:cs="Arial"/>
          <w:sz w:val="16"/>
          <w:szCs w:val="16"/>
        </w:rPr>
      </w:pPr>
    </w:p>
    <w:p w14:paraId="45FB0818" w14:textId="77777777" w:rsidR="00770291" w:rsidRDefault="00770291">
      <w:pPr>
        <w:pStyle w:val="BodyText"/>
        <w:rPr>
          <w:rFonts w:cs="Arial"/>
          <w:sz w:val="16"/>
          <w:szCs w:val="16"/>
        </w:rPr>
      </w:pPr>
    </w:p>
    <w:p w14:paraId="049F31CB" w14:textId="77777777" w:rsidR="00201081" w:rsidRPr="004B348C" w:rsidRDefault="00201081">
      <w:pPr>
        <w:pStyle w:val="BodyText"/>
        <w:rPr>
          <w:rFonts w:cs="Arial"/>
          <w:sz w:val="16"/>
          <w:szCs w:val="16"/>
        </w:rPr>
      </w:pPr>
    </w:p>
    <w:p w14:paraId="4A2352F3" w14:textId="77777777" w:rsidR="009324B3" w:rsidRPr="004B348C" w:rsidRDefault="009324B3">
      <w:pPr>
        <w:pStyle w:val="BodyText"/>
        <w:rPr>
          <w:rFonts w:cs="Arial"/>
          <w:sz w:val="18"/>
          <w:szCs w:val="18"/>
        </w:rPr>
      </w:pPr>
      <w:r w:rsidRPr="004B348C">
        <w:rPr>
          <w:rFonts w:cs="Arial"/>
          <w:sz w:val="18"/>
          <w:szCs w:val="18"/>
        </w:rPr>
        <w:t>_______________________________</w:t>
      </w:r>
      <w:r w:rsidR="008275AD">
        <w:rPr>
          <w:rFonts w:cs="Arial"/>
          <w:sz w:val="18"/>
          <w:szCs w:val="18"/>
        </w:rPr>
        <w:tab/>
      </w:r>
      <w:r w:rsidR="008275AD">
        <w:rPr>
          <w:rFonts w:cs="Arial"/>
          <w:sz w:val="18"/>
          <w:szCs w:val="18"/>
        </w:rPr>
        <w:tab/>
      </w:r>
      <w:r w:rsidR="008275AD">
        <w:rPr>
          <w:rFonts w:cs="Arial"/>
          <w:sz w:val="18"/>
          <w:szCs w:val="18"/>
        </w:rPr>
        <w:tab/>
      </w:r>
      <w:r w:rsidR="008275AD">
        <w:rPr>
          <w:rFonts w:cs="Arial"/>
          <w:sz w:val="18"/>
          <w:szCs w:val="18"/>
        </w:rPr>
        <w:tab/>
      </w:r>
    </w:p>
    <w:p w14:paraId="6499BD12" w14:textId="77777777" w:rsidR="00B6407E" w:rsidRPr="004B348C" w:rsidRDefault="00A555B9">
      <w:pPr>
        <w:pStyle w:val="BodyText"/>
        <w:rPr>
          <w:rFonts w:cs="Arial"/>
          <w:b/>
          <w:sz w:val="18"/>
          <w:szCs w:val="18"/>
        </w:rPr>
      </w:pPr>
      <w:r w:rsidRPr="004B348C">
        <w:rPr>
          <w:rFonts w:cs="Arial"/>
          <w:b/>
          <w:sz w:val="18"/>
          <w:szCs w:val="18"/>
        </w:rPr>
        <w:t>Beneficiary Signature</w:t>
      </w:r>
    </w:p>
    <w:p w14:paraId="53128261" w14:textId="77777777" w:rsidR="008275AD" w:rsidRDefault="008275AD" w:rsidP="008275AD">
      <w:pPr>
        <w:pStyle w:val="BodyText"/>
        <w:rPr>
          <w:rFonts w:cs="Arial"/>
          <w:b/>
          <w:sz w:val="18"/>
          <w:szCs w:val="18"/>
        </w:rPr>
      </w:pPr>
    </w:p>
    <w:p w14:paraId="2EE10918" w14:textId="77777777" w:rsidR="008275AD" w:rsidRDefault="008275AD" w:rsidP="008275AD">
      <w:pPr>
        <w:pStyle w:val="BodyTex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>_________________________________</w:t>
      </w:r>
    </w:p>
    <w:p w14:paraId="2CBE40DE" w14:textId="77777777" w:rsidR="008275AD" w:rsidRPr="004B348C" w:rsidRDefault="008275AD" w:rsidP="008275AD">
      <w:pPr>
        <w:pStyle w:val="BodyText"/>
        <w:rPr>
          <w:rFonts w:cs="Arial"/>
          <w:sz w:val="18"/>
          <w:szCs w:val="18"/>
        </w:rPr>
      </w:pPr>
      <w:r w:rsidRPr="004B348C">
        <w:rPr>
          <w:rFonts w:cs="Arial"/>
          <w:b/>
          <w:sz w:val="18"/>
          <w:szCs w:val="18"/>
        </w:rPr>
        <w:t xml:space="preserve">Date </w:t>
      </w:r>
    </w:p>
    <w:p w14:paraId="62486C05" w14:textId="77777777" w:rsidR="00B6407E" w:rsidRDefault="00B6407E">
      <w:pPr>
        <w:pStyle w:val="BodyText"/>
        <w:rPr>
          <w:rFonts w:cs="Arial"/>
          <w:sz w:val="18"/>
          <w:szCs w:val="18"/>
        </w:rPr>
      </w:pPr>
    </w:p>
    <w:p w14:paraId="4101652C" w14:textId="77777777" w:rsidR="004B348C" w:rsidRPr="004B348C" w:rsidRDefault="004B348C">
      <w:pPr>
        <w:pStyle w:val="BodyText"/>
        <w:rPr>
          <w:rFonts w:cs="Arial"/>
          <w:sz w:val="18"/>
          <w:szCs w:val="18"/>
        </w:rPr>
      </w:pPr>
    </w:p>
    <w:p w14:paraId="70D3CCD3" w14:textId="77777777" w:rsidR="00A555B9" w:rsidRPr="004B348C" w:rsidRDefault="009324B3" w:rsidP="00B6407E">
      <w:pPr>
        <w:pStyle w:val="BodyText"/>
        <w:rPr>
          <w:rFonts w:cs="Arial"/>
          <w:sz w:val="18"/>
          <w:szCs w:val="18"/>
        </w:rPr>
      </w:pPr>
      <w:r w:rsidRPr="004B348C">
        <w:rPr>
          <w:rFonts w:cs="Arial"/>
          <w:sz w:val="18"/>
          <w:szCs w:val="18"/>
        </w:rPr>
        <w:t>________</w:t>
      </w:r>
      <w:bookmarkStart w:id="0" w:name="_Hlk13062077"/>
      <w:r w:rsidRPr="004B348C">
        <w:rPr>
          <w:rFonts w:cs="Arial"/>
          <w:sz w:val="18"/>
          <w:szCs w:val="18"/>
        </w:rPr>
        <w:t>_____________________</w:t>
      </w:r>
      <w:bookmarkEnd w:id="0"/>
      <w:r w:rsidR="00770291" w:rsidRPr="004B348C">
        <w:rPr>
          <w:rFonts w:cs="Arial"/>
          <w:sz w:val="18"/>
          <w:szCs w:val="18"/>
        </w:rPr>
        <w:t>___</w:t>
      </w:r>
    </w:p>
    <w:p w14:paraId="1299C43A" w14:textId="17083C4A" w:rsidR="000C46A1" w:rsidRPr="004B348C" w:rsidRDefault="00A555B9" w:rsidP="5C348AA1">
      <w:pPr>
        <w:pStyle w:val="BodyText"/>
        <w:rPr>
          <w:rFonts w:cs="Arial"/>
          <w:b/>
          <w:bCs/>
          <w:sz w:val="18"/>
          <w:szCs w:val="18"/>
        </w:rPr>
      </w:pPr>
      <w:r w:rsidRPr="5C348AA1">
        <w:rPr>
          <w:rFonts w:cs="Arial"/>
          <w:b/>
          <w:bCs/>
          <w:sz w:val="18"/>
          <w:szCs w:val="18"/>
        </w:rPr>
        <w:t>Commissioner of Oaths Stamp &amp; Signature</w:t>
      </w:r>
    </w:p>
    <w:sectPr w:rsidR="000C46A1" w:rsidRPr="004B348C" w:rsidSect="004B348C">
      <w:headerReference w:type="even" r:id="rId9"/>
      <w:headerReference w:type="default" r:id="rId10"/>
      <w:footerReference w:type="first" r:id="rId11"/>
      <w:pgSz w:w="11906" w:h="16838"/>
      <w:pgMar w:top="1418" w:right="1418" w:bottom="1418" w:left="1418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3B8186" w14:textId="77777777" w:rsidR="006318F3" w:rsidRDefault="006318F3">
      <w:r>
        <w:separator/>
      </w:r>
    </w:p>
  </w:endnote>
  <w:endnote w:type="continuationSeparator" w:id="0">
    <w:p w14:paraId="04D3A554" w14:textId="77777777" w:rsidR="006318F3" w:rsidRDefault="0063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1CCC3" w14:textId="77777777" w:rsidR="00E00349" w:rsidRPr="00CA6214" w:rsidRDefault="00E00349" w:rsidP="00E00349">
    <w:pPr>
      <w:rPr>
        <w:rFonts w:ascii="Arial" w:hAnsi="Arial" w:cs="Arial"/>
        <w:sz w:val="16"/>
        <w:szCs w:val="16"/>
      </w:rPr>
    </w:pPr>
    <w:r w:rsidRPr="00237993">
      <w:rPr>
        <w:sz w:val="16"/>
        <w:szCs w:val="16"/>
      </w:rPr>
      <w:t>*”</w:t>
    </w:r>
    <w:r w:rsidRPr="00CA6214">
      <w:rPr>
        <w:rFonts w:ascii="Arial" w:hAnsi="Arial" w:cs="Arial"/>
        <w:sz w:val="16"/>
        <w:szCs w:val="16"/>
      </w:rPr>
      <w:t>Black People” – “Is a generic terms which means African, Coloureds and Indians (a) who are citizens of the Republic of South Africa by birth or decent; or (b) who became citizens of the Republic of South Africa by naturalisation – (</w:t>
    </w:r>
    <w:proofErr w:type="spellStart"/>
    <w:r w:rsidRPr="00CA6214">
      <w:rPr>
        <w:rFonts w:ascii="Arial" w:hAnsi="Arial" w:cs="Arial"/>
        <w:sz w:val="16"/>
        <w:szCs w:val="16"/>
      </w:rPr>
      <w:t>i</w:t>
    </w:r>
    <w:proofErr w:type="spellEnd"/>
    <w:r w:rsidRPr="00CA6214">
      <w:rPr>
        <w:rFonts w:ascii="Arial" w:hAnsi="Arial" w:cs="Arial"/>
        <w:sz w:val="16"/>
        <w:szCs w:val="16"/>
      </w:rPr>
      <w:t>) before 27 April 1994; (ii) on or after 27 April 1994 and who would have been entitled to acquire citizenship by naturalisation prior to that date.”</w:t>
    </w:r>
  </w:p>
  <w:p w14:paraId="1FC39945" w14:textId="77777777" w:rsidR="00E00349" w:rsidRPr="00237993" w:rsidRDefault="00E00349">
    <w:pPr>
      <w:pStyle w:val="Footer"/>
      <w:rPr>
        <w:sz w:val="16"/>
        <w:szCs w:val="16"/>
      </w:rPr>
    </w:pPr>
  </w:p>
  <w:p w14:paraId="0562CB0E" w14:textId="77777777" w:rsidR="00E00349" w:rsidRPr="00237993" w:rsidRDefault="00E00349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135EF3" w14:textId="77777777" w:rsidR="006318F3" w:rsidRDefault="006318F3">
      <w:r>
        <w:separator/>
      </w:r>
    </w:p>
  </w:footnote>
  <w:footnote w:type="continuationSeparator" w:id="0">
    <w:p w14:paraId="40473D6B" w14:textId="77777777" w:rsidR="006318F3" w:rsidRDefault="00631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8121" w14:textId="77777777" w:rsidR="00F07EC1" w:rsidRDefault="00F07E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EBF3C5" w14:textId="77777777" w:rsidR="00F07EC1" w:rsidRDefault="00F07E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4D5D3" w14:textId="77777777" w:rsidR="00F07EC1" w:rsidRDefault="00F07E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360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4CE0A41" w14:textId="77777777" w:rsidR="00F07EC1" w:rsidRDefault="00F07E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34D54"/>
    <w:multiLevelType w:val="multilevel"/>
    <w:tmpl w:val="C8FCFEDC"/>
    <w:lvl w:ilvl="0">
      <w:start w:val="2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5B298B"/>
    <w:multiLevelType w:val="singleLevel"/>
    <w:tmpl w:val="EC7AC472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AE44650"/>
    <w:multiLevelType w:val="singleLevel"/>
    <w:tmpl w:val="5B702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2135215E"/>
    <w:multiLevelType w:val="multilevel"/>
    <w:tmpl w:val="7B92285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53C0558"/>
    <w:multiLevelType w:val="singleLevel"/>
    <w:tmpl w:val="7C124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732114DB"/>
    <w:multiLevelType w:val="multilevel"/>
    <w:tmpl w:val="B7EC464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261379148">
    <w:abstractNumId w:val="5"/>
  </w:num>
  <w:num w:numId="2" w16cid:durableId="2015759832">
    <w:abstractNumId w:val="2"/>
  </w:num>
  <w:num w:numId="3" w16cid:durableId="1106998238">
    <w:abstractNumId w:val="1"/>
  </w:num>
  <w:num w:numId="4" w16cid:durableId="1289631186">
    <w:abstractNumId w:val="4"/>
  </w:num>
  <w:num w:numId="5" w16cid:durableId="102773485">
    <w:abstractNumId w:val="3"/>
  </w:num>
  <w:num w:numId="6" w16cid:durableId="1591809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DDC"/>
    <w:rsid w:val="000C46A1"/>
    <w:rsid w:val="001073BD"/>
    <w:rsid w:val="00187AA0"/>
    <w:rsid w:val="00201081"/>
    <w:rsid w:val="00237993"/>
    <w:rsid w:val="00290545"/>
    <w:rsid w:val="002E1417"/>
    <w:rsid w:val="002F2AF1"/>
    <w:rsid w:val="00305C42"/>
    <w:rsid w:val="0033797B"/>
    <w:rsid w:val="00435C2B"/>
    <w:rsid w:val="00484373"/>
    <w:rsid w:val="004B348C"/>
    <w:rsid w:val="00502AA7"/>
    <w:rsid w:val="005C192C"/>
    <w:rsid w:val="005D0B83"/>
    <w:rsid w:val="005D0DEB"/>
    <w:rsid w:val="005E2C2F"/>
    <w:rsid w:val="005F18ED"/>
    <w:rsid w:val="006318F3"/>
    <w:rsid w:val="006356BB"/>
    <w:rsid w:val="00637515"/>
    <w:rsid w:val="00653622"/>
    <w:rsid w:val="006927E9"/>
    <w:rsid w:val="006B23C3"/>
    <w:rsid w:val="006D7C79"/>
    <w:rsid w:val="0070583A"/>
    <w:rsid w:val="00742297"/>
    <w:rsid w:val="00770291"/>
    <w:rsid w:val="007733BE"/>
    <w:rsid w:val="007A71BF"/>
    <w:rsid w:val="008275AD"/>
    <w:rsid w:val="008668AF"/>
    <w:rsid w:val="00873176"/>
    <w:rsid w:val="009324B3"/>
    <w:rsid w:val="00956813"/>
    <w:rsid w:val="0096535A"/>
    <w:rsid w:val="009A540B"/>
    <w:rsid w:val="009B4DDC"/>
    <w:rsid w:val="00A1658B"/>
    <w:rsid w:val="00A37D54"/>
    <w:rsid w:val="00A555B9"/>
    <w:rsid w:val="00A67821"/>
    <w:rsid w:val="00AE04C1"/>
    <w:rsid w:val="00AF00A5"/>
    <w:rsid w:val="00AF3917"/>
    <w:rsid w:val="00B24FB3"/>
    <w:rsid w:val="00B6407E"/>
    <w:rsid w:val="00BB01C8"/>
    <w:rsid w:val="00C9360F"/>
    <w:rsid w:val="00CA2975"/>
    <w:rsid w:val="00CA6214"/>
    <w:rsid w:val="00DB4305"/>
    <w:rsid w:val="00DB478E"/>
    <w:rsid w:val="00DE045D"/>
    <w:rsid w:val="00E00349"/>
    <w:rsid w:val="00E2185F"/>
    <w:rsid w:val="00E304C3"/>
    <w:rsid w:val="00EC2703"/>
    <w:rsid w:val="00EF5F80"/>
    <w:rsid w:val="00F0336A"/>
    <w:rsid w:val="00F07EC1"/>
    <w:rsid w:val="00F54589"/>
    <w:rsid w:val="00F555F3"/>
    <w:rsid w:val="06D6C847"/>
    <w:rsid w:val="086DBC6E"/>
    <w:rsid w:val="0D1A69AC"/>
    <w:rsid w:val="16A063FE"/>
    <w:rsid w:val="5C348AA1"/>
    <w:rsid w:val="7DF7F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E39974"/>
  <w15:chartTrackingRefBased/>
  <w15:docId w15:val="{17CD2F6E-5F0F-4126-AB77-787FA5161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ZA" w:eastAsia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noProof/>
      <w:sz w:val="22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right" w:pos="9027"/>
      </w:tabs>
      <w:outlineLvl w:val="1"/>
    </w:pPr>
    <w:rPr>
      <w:b/>
      <w:noProof/>
      <w:sz w:val="2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line="360" w:lineRule="auto"/>
      <w:outlineLvl w:val="3"/>
    </w:pPr>
    <w:rPr>
      <w:rFonts w:ascii="Arial" w:hAnsi="Arial"/>
      <w:b/>
      <w:lang w:val="en-US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jc w:val="center"/>
      <w:outlineLvl w:val="4"/>
    </w:pPr>
    <w:rPr>
      <w:rFonts w:ascii="Arial" w:hAnsi="Arial"/>
      <w:b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sz w:val="22"/>
      <w:lang w:val="en-US"/>
    </w:rPr>
  </w:style>
  <w:style w:type="paragraph" w:styleId="BodyTextIndent">
    <w:name w:val="Body Text Indent"/>
    <w:basedOn w:val="Normal"/>
    <w:pPr>
      <w:spacing w:line="360" w:lineRule="auto"/>
      <w:ind w:left="720" w:hanging="720"/>
      <w:jc w:val="both"/>
    </w:pPr>
    <w:rPr>
      <w:rFonts w:ascii="Arial" w:hAnsi="Arial"/>
      <w:lang w:val="en-US"/>
    </w:rPr>
  </w:style>
  <w:style w:type="paragraph" w:styleId="BodyText">
    <w:name w:val="Body Text"/>
    <w:basedOn w:val="Normal"/>
    <w:pPr>
      <w:spacing w:line="360" w:lineRule="auto"/>
      <w:jc w:val="both"/>
    </w:pPr>
    <w:rPr>
      <w:rFonts w:ascii="Arial" w:hAnsi="Arial"/>
      <w:lang w:val="en-GB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rsid w:val="00E0034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00349"/>
    <w:rPr>
      <w:lang w:eastAsia="en-GB"/>
    </w:rPr>
  </w:style>
  <w:style w:type="table" w:styleId="TableGrid">
    <w:name w:val="Table Grid"/>
    <w:basedOn w:val="TableNormal"/>
    <w:uiPriority w:val="39"/>
    <w:rsid w:val="000C46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0C46A1"/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Ken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7C3F625D70EC448DF7355A8A7BDA6C" ma:contentTypeVersion="17" ma:contentTypeDescription="Create a new document." ma:contentTypeScope="" ma:versionID="f91db847bd1f3678aed9761582ae6cf5">
  <xsd:schema xmlns:xsd="http://www.w3.org/2001/XMLSchema" xmlns:xs="http://www.w3.org/2001/XMLSchema" xmlns:p="http://schemas.microsoft.com/office/2006/metadata/properties" xmlns:ns1="http://schemas.microsoft.com/sharepoint/v3" xmlns:ns2="71d4671e-af18-4fc2-9faa-6e003e6f1c18" xmlns:ns3="c59919f5-8945-4ddd-b4d1-17f2648bc62e" targetNamespace="http://schemas.microsoft.com/office/2006/metadata/properties" ma:root="true" ma:fieldsID="9be1afe429774c0c7cf1cc1be8672353" ns1:_="" ns2:_="" ns3:_="">
    <xsd:import namespace="http://schemas.microsoft.com/sharepoint/v3"/>
    <xsd:import namespace="71d4671e-af18-4fc2-9faa-6e003e6f1c18"/>
    <xsd:import namespace="c59919f5-8945-4ddd-b4d1-17f2648bc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d4671e-af18-4fc2-9faa-6e003e6f1c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919f5-8945-4ddd-b4d1-17f2648bc62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2c895710-12fc-4cb5-a1b8-cb6549f4552d}" ma:internalName="TaxCatchAll" ma:showField="CatchAllData" ma:web="c59919f5-8945-4ddd-b4d1-17f2648bc6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8C153C-7DFC-4F9B-8246-90C215138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d4671e-af18-4fc2-9faa-6e003e6f1c18"/>
    <ds:schemaRef ds:uri="c59919f5-8945-4ddd-b4d1-17f2648bc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577E23-E941-47C1-AE57-6B8CC8CF28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Kennis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HARVEY NORTJE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DIE LANDDROSHOF VIR DIE DISTRIK VAN MIDDELBURG</dc:title>
  <dc:subject/>
  <dc:creator>ELAINE</dc:creator>
  <cp:keywords/>
  <cp:lastModifiedBy>Leeroy Esbend</cp:lastModifiedBy>
  <cp:revision>5</cp:revision>
  <cp:lastPrinted>2019-07-05T20:32:00Z</cp:lastPrinted>
  <dcterms:created xsi:type="dcterms:W3CDTF">2024-08-13T07:01:00Z</dcterms:created>
  <dcterms:modified xsi:type="dcterms:W3CDTF">2024-11-21T06:58:00Z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ip_UnifiedCompliancePolicyUIAction">
    <vt:lpwstr/>
  </property>
  <property fmtid="{D5CDD505-2E9C-101B-9397-08002B2CF9AE}" pid="3" name="_ip_UnifiedCompliancePolicyPropertie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  <property fmtid="{D5CDD505-2E9C-101B-9397-08002B2CF9AE}" pid="6" name="MSIP_Label_f42aa342-8706-4288-bd11-ebb85995028c_Enabled">
    <vt:lpwstr>true</vt:lpwstr>
  </property>
  <property fmtid="{D5CDD505-2E9C-101B-9397-08002B2CF9AE}" pid="7" name="MSIP_Label_f42aa342-8706-4288-bd11-ebb85995028c_SetDate">
    <vt:lpwstr>2023-05-19T11:01:27Z</vt:lpwstr>
  </property>
  <property fmtid="{D5CDD505-2E9C-101B-9397-08002B2CF9AE}" pid="8" name="MSIP_Label_f42aa342-8706-4288-bd11-ebb85995028c_Method">
    <vt:lpwstr>Standard</vt:lpwstr>
  </property>
  <property fmtid="{D5CDD505-2E9C-101B-9397-08002B2CF9AE}" pid="9" name="MSIP_Label_f42aa342-8706-4288-bd11-ebb85995028c_Name">
    <vt:lpwstr>Internal</vt:lpwstr>
  </property>
  <property fmtid="{D5CDD505-2E9C-101B-9397-08002B2CF9AE}" pid="10" name="MSIP_Label_f42aa342-8706-4288-bd11-ebb85995028c_SiteId">
    <vt:lpwstr>72f988bf-86f1-41af-91ab-2d7cd011db47</vt:lpwstr>
  </property>
  <property fmtid="{D5CDD505-2E9C-101B-9397-08002B2CF9AE}" pid="11" name="MSIP_Label_f42aa342-8706-4288-bd11-ebb85995028c_ActionId">
    <vt:lpwstr>7916b92c-5dbc-4ab3-afd1-5c9128065923</vt:lpwstr>
  </property>
  <property fmtid="{D5CDD505-2E9C-101B-9397-08002B2CF9AE}" pid="12" name="MSIP_Label_f42aa342-8706-4288-bd11-ebb85995028c_ContentBits">
    <vt:lpwstr>0</vt:lpwstr>
  </property>
</Properties>
</file>